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5DF" w:rsidRDefault="00C855DF" w:rsidP="00CC5FC5">
      <w:pPr>
        <w:rPr>
          <w:b/>
          <w:bCs/>
        </w:rPr>
      </w:pPr>
      <w:r>
        <w:rPr>
          <w:b/>
          <w:bCs/>
        </w:rPr>
        <w:t>Broadview</w:t>
      </w:r>
    </w:p>
    <w:p w:rsidR="00C855DF" w:rsidRDefault="00C855DF" w:rsidP="00CC5FC5"/>
    <w:p w:rsidR="00C855DF" w:rsidRPr="008274B1" w:rsidRDefault="00C855DF" w:rsidP="00CC5FC5">
      <w:r>
        <w:t xml:space="preserve">Coordinates: </w:t>
      </w:r>
      <w:r w:rsidRPr="00CC5FC5">
        <w:t>46.0779</w:t>
      </w:r>
      <w:r w:rsidRPr="00CC5FC5">
        <w:tab/>
        <w:t>108.8765</w:t>
      </w:r>
      <w:r>
        <w:t xml:space="preserve"> (approximate)</w:t>
      </w:r>
    </w:p>
    <w:p w:rsidR="00C855DF" w:rsidRDefault="00C855DF" w:rsidP="00CC5FC5">
      <w:r>
        <w:t>Nearest town: Broadview, about two miles to north</w:t>
      </w:r>
    </w:p>
    <w:p w:rsidR="00C855DF" w:rsidRDefault="00C855DF" w:rsidP="00CC5FC5">
      <w:r>
        <w:t>Elevation: 3,850 ft</w:t>
      </w:r>
    </w:p>
    <w:p w:rsidR="00C855DF" w:rsidRDefault="00C855DF" w:rsidP="00CC5FC5">
      <w:r>
        <w:t>Height of tower: 20 m</w:t>
      </w:r>
    </w:p>
    <w:p w:rsidR="00C855DF" w:rsidRDefault="00C855DF" w:rsidP="00CC5FC5">
      <w:r>
        <w:t>Height of instruments: Not documented; presumed to be standard NRG configuration at 20 m</w:t>
      </w:r>
    </w:p>
    <w:p w:rsidR="00C855DF" w:rsidRDefault="00C855DF" w:rsidP="00CC5FC5">
      <w:r>
        <w:t>Wind vane orientation: Not documented; presumed to be due north.</w:t>
      </w:r>
    </w:p>
    <w:p w:rsidR="00C855DF" w:rsidRDefault="00C855DF" w:rsidP="00CC5FC5">
      <w:r>
        <w:t>Logger: NRG Wind Explorer</w:t>
      </w:r>
    </w:p>
    <w:p w:rsidR="00C855DF" w:rsidRDefault="00C855DF"/>
    <w:p w:rsidR="00C855DF" w:rsidRPr="00F17106" w:rsidRDefault="00C855DF" w:rsidP="00CC5FC5">
      <w:pPr>
        <w:rPr>
          <w:bCs/>
          <w:u w:val="single"/>
        </w:rPr>
      </w:pPr>
      <w:r w:rsidRPr="00F17106">
        <w:rPr>
          <w:bCs/>
          <w:u w:val="single"/>
        </w:rPr>
        <w:t xml:space="preserve">Quality Control </w:t>
      </w:r>
    </w:p>
    <w:p w:rsidR="00C855DF" w:rsidRDefault="00C855DF" w:rsidP="00CC5FC5">
      <w:pPr>
        <w:rPr>
          <w:b/>
          <w:bCs/>
        </w:rPr>
      </w:pPr>
    </w:p>
    <w:p w:rsidR="00C855DF" w:rsidRDefault="00C855DF" w:rsidP="00CC5FC5">
      <w:r>
        <w:t>Data collection starts: 10-13-05</w:t>
      </w:r>
    </w:p>
    <w:p w:rsidR="00C855DF" w:rsidRDefault="00C855DF" w:rsidP="00CC5FC5">
      <w:r>
        <w:t>Data collection ends: 5-29-06</w:t>
      </w:r>
    </w:p>
    <w:p w:rsidR="00C855DF" w:rsidRDefault="00C855DF" w:rsidP="00CC5FC5">
      <w:r>
        <w:t>Data recovery: 100%</w:t>
      </w:r>
    </w:p>
    <w:p w:rsidR="00C855DF" w:rsidRDefault="00C855DF" w:rsidP="00CC5FC5">
      <w:pPr>
        <w:ind w:firstLine="720"/>
      </w:pPr>
      <w:r>
        <w:t xml:space="preserve">Missing data: </w:t>
      </w:r>
    </w:p>
    <w:p w:rsidR="00C855DF" w:rsidRDefault="00C855DF" w:rsidP="00CC5FC5">
      <w:r>
        <w:t>Observations used by DEQ: 100%</w:t>
      </w:r>
    </w:p>
    <w:p w:rsidR="00C855DF" w:rsidRDefault="00C855DF" w:rsidP="00CC5FC5"/>
    <w:p w:rsidR="00C855DF" w:rsidRDefault="00C855DF" w:rsidP="00CC5FC5">
      <w:r>
        <w:t xml:space="preserve">-This is a tower that was part of an NREL-funded project.  Data provided to DEQ without documentation.  </w:t>
      </w:r>
    </w:p>
    <w:p w:rsidR="00C855DF" w:rsidRDefault="00C855DF" w:rsidP="00CC5FC5">
      <w:r>
        <w:t>-Location estimated by DEQ based on verbal description.</w:t>
      </w:r>
    </w:p>
    <w:p w:rsidR="00C855DF" w:rsidRDefault="00C855DF" w:rsidP="00CC5FC5"/>
    <w:sectPr w:rsidR="00C855DF" w:rsidSect="00EC53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FC5"/>
    <w:rsid w:val="00084B59"/>
    <w:rsid w:val="000C719E"/>
    <w:rsid w:val="0010545A"/>
    <w:rsid w:val="00162D0F"/>
    <w:rsid w:val="001707E2"/>
    <w:rsid w:val="002B2694"/>
    <w:rsid w:val="004E3A15"/>
    <w:rsid w:val="005C5BD0"/>
    <w:rsid w:val="00722830"/>
    <w:rsid w:val="0077531F"/>
    <w:rsid w:val="008274B1"/>
    <w:rsid w:val="008423D2"/>
    <w:rsid w:val="0091218B"/>
    <w:rsid w:val="00922BA9"/>
    <w:rsid w:val="00974240"/>
    <w:rsid w:val="009D0D0E"/>
    <w:rsid w:val="00C263CD"/>
    <w:rsid w:val="00C855DF"/>
    <w:rsid w:val="00CC5FC5"/>
    <w:rsid w:val="00CE64F6"/>
    <w:rsid w:val="00D86396"/>
    <w:rsid w:val="00E05216"/>
    <w:rsid w:val="00EC534C"/>
    <w:rsid w:val="00F069E6"/>
    <w:rsid w:val="00F17106"/>
    <w:rsid w:val="00F44BB8"/>
    <w:rsid w:val="00F575F0"/>
    <w:rsid w:val="00F64478"/>
    <w:rsid w:val="00FF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FC5"/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0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4478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1</Pages>
  <Words>95</Words>
  <Characters>543</Characters>
  <Application>Microsoft Office Outlook</Application>
  <DocSecurity>0</DocSecurity>
  <Lines>0</Lines>
  <Paragraphs>0</Paragraphs>
  <ScaleCrop>false</ScaleCrop>
  <Company>Governor's 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CB6945</dc:creator>
  <cp:keywords/>
  <dc:description/>
  <cp:lastModifiedBy>CB6945</cp:lastModifiedBy>
  <cp:revision>10</cp:revision>
  <cp:lastPrinted>2010-04-22T19:24:00Z</cp:lastPrinted>
  <dcterms:created xsi:type="dcterms:W3CDTF">2010-04-19T16:42:00Z</dcterms:created>
  <dcterms:modified xsi:type="dcterms:W3CDTF">2010-04-26T16:12:00Z</dcterms:modified>
</cp:coreProperties>
</file>